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75A3B" w14:textId="77777777" w:rsidR="006961E8" w:rsidRDefault="006961E8" w:rsidP="006961E8">
      <w:pPr>
        <w:rPr>
          <w:sz w:val="24"/>
          <w:szCs w:val="24"/>
        </w:rPr>
      </w:pPr>
    </w:p>
    <w:p w14:paraId="17FD35F2" w14:textId="77777777" w:rsidR="00D73E37" w:rsidRDefault="00AC44BD" w:rsidP="006961E8">
      <w:r>
        <w:t>SMER METLIKA – ČRNOMELJ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06"/>
        <w:gridCol w:w="4211"/>
        <w:gridCol w:w="3645"/>
      </w:tblGrid>
      <w:tr w:rsidR="00B946F7" w14:paraId="152E8084" w14:textId="7757B96D" w:rsidTr="00B946F7">
        <w:trPr>
          <w:trHeight w:val="302"/>
        </w:trPr>
        <w:tc>
          <w:tcPr>
            <w:tcW w:w="1206" w:type="dxa"/>
          </w:tcPr>
          <w:p w14:paraId="680B3458" w14:textId="0B74B941" w:rsidR="00B946F7" w:rsidRDefault="00B946F7" w:rsidP="006961E8">
            <w:bookmarkStart w:id="0" w:name="_Hlk74131483"/>
            <w:r>
              <w:t>URA</w:t>
            </w:r>
            <w:r w:rsidR="001D106B">
              <w:t xml:space="preserve"> ODHODA</w:t>
            </w:r>
          </w:p>
        </w:tc>
        <w:tc>
          <w:tcPr>
            <w:tcW w:w="4211" w:type="dxa"/>
          </w:tcPr>
          <w:p w14:paraId="10E3FB5B" w14:textId="77777777" w:rsidR="00B946F7" w:rsidRDefault="00B946F7" w:rsidP="006961E8">
            <w:r>
              <w:t>DOVOZ 1</w:t>
            </w:r>
          </w:p>
        </w:tc>
        <w:tc>
          <w:tcPr>
            <w:tcW w:w="3645" w:type="dxa"/>
          </w:tcPr>
          <w:p w14:paraId="7B718600" w14:textId="1DF5462B" w:rsidR="00B946F7" w:rsidRDefault="00B946F7" w:rsidP="006961E8">
            <w:r>
              <w:t>ŠTEVILO UČENCEV</w:t>
            </w:r>
          </w:p>
        </w:tc>
      </w:tr>
      <w:tr w:rsidR="005D31DD" w14:paraId="765DEDED" w14:textId="77777777" w:rsidTr="00B946F7">
        <w:trPr>
          <w:trHeight w:val="302"/>
        </w:trPr>
        <w:tc>
          <w:tcPr>
            <w:tcW w:w="1206" w:type="dxa"/>
          </w:tcPr>
          <w:p w14:paraId="23379997" w14:textId="51DE3C40" w:rsidR="005D31DD" w:rsidRDefault="005D31DD" w:rsidP="006961E8">
            <w:r>
              <w:t>6:00</w:t>
            </w:r>
          </w:p>
        </w:tc>
        <w:tc>
          <w:tcPr>
            <w:tcW w:w="4211" w:type="dxa"/>
          </w:tcPr>
          <w:p w14:paraId="270C0875" w14:textId="0CB5EF2C" w:rsidR="005D31DD" w:rsidRDefault="005D31DD" w:rsidP="006961E8">
            <w:r>
              <w:t>Grabrovec</w:t>
            </w:r>
          </w:p>
        </w:tc>
        <w:tc>
          <w:tcPr>
            <w:tcW w:w="3645" w:type="dxa"/>
          </w:tcPr>
          <w:p w14:paraId="13AD31D8" w14:textId="7B7C6B23" w:rsidR="005D31DD" w:rsidRDefault="005D31DD" w:rsidP="006961E8">
            <w:r>
              <w:t>1</w:t>
            </w:r>
          </w:p>
        </w:tc>
      </w:tr>
      <w:tr w:rsidR="005D31DD" w14:paraId="20B0E281" w14:textId="77777777" w:rsidTr="00B946F7">
        <w:trPr>
          <w:trHeight w:val="302"/>
        </w:trPr>
        <w:tc>
          <w:tcPr>
            <w:tcW w:w="1206" w:type="dxa"/>
          </w:tcPr>
          <w:p w14:paraId="1A9CBACA" w14:textId="03A62417" w:rsidR="005D31DD" w:rsidRDefault="005D31DD" w:rsidP="006961E8">
            <w:r>
              <w:t>6:04</w:t>
            </w:r>
          </w:p>
        </w:tc>
        <w:tc>
          <w:tcPr>
            <w:tcW w:w="4211" w:type="dxa"/>
          </w:tcPr>
          <w:p w14:paraId="09B68FBC" w14:textId="6A18B759" w:rsidR="005D31DD" w:rsidRDefault="005D31DD" w:rsidP="006961E8">
            <w:r>
              <w:t>Tomšičeva, Metlika</w:t>
            </w:r>
          </w:p>
        </w:tc>
        <w:tc>
          <w:tcPr>
            <w:tcW w:w="3645" w:type="dxa"/>
          </w:tcPr>
          <w:p w14:paraId="3BB4C330" w14:textId="17C339AF" w:rsidR="005D31DD" w:rsidRDefault="005D31DD" w:rsidP="006961E8">
            <w:r>
              <w:t>1</w:t>
            </w:r>
          </w:p>
        </w:tc>
      </w:tr>
      <w:tr w:rsidR="00B946F7" w14:paraId="5F9C1846" w14:textId="12015664" w:rsidTr="00B946F7">
        <w:tc>
          <w:tcPr>
            <w:tcW w:w="1206" w:type="dxa"/>
          </w:tcPr>
          <w:p w14:paraId="349114D3" w14:textId="7CF60F92" w:rsidR="00B946F7" w:rsidRDefault="00B946F7" w:rsidP="006961E8">
            <w:r>
              <w:t>6</w:t>
            </w:r>
            <w:r w:rsidR="005D31DD">
              <w:t>:</w:t>
            </w:r>
            <w:r>
              <w:t>0</w:t>
            </w:r>
            <w:r w:rsidR="005D31DD">
              <w:t>5</w:t>
            </w:r>
          </w:p>
        </w:tc>
        <w:tc>
          <w:tcPr>
            <w:tcW w:w="4211" w:type="dxa"/>
          </w:tcPr>
          <w:p w14:paraId="3CD8AE1B" w14:textId="71B4498B" w:rsidR="00B946F7" w:rsidRDefault="005D31DD" w:rsidP="006961E8">
            <w:r>
              <w:t>Jerebova, Metlika</w:t>
            </w:r>
          </w:p>
        </w:tc>
        <w:tc>
          <w:tcPr>
            <w:tcW w:w="3645" w:type="dxa"/>
          </w:tcPr>
          <w:p w14:paraId="585BFD8A" w14:textId="1EF421D7" w:rsidR="00B946F7" w:rsidRDefault="005D31DD" w:rsidP="006961E8">
            <w:r>
              <w:t>1</w:t>
            </w:r>
          </w:p>
        </w:tc>
      </w:tr>
      <w:tr w:rsidR="00B946F7" w14:paraId="273B5CB9" w14:textId="5C1A6E59" w:rsidTr="00B946F7">
        <w:tc>
          <w:tcPr>
            <w:tcW w:w="1206" w:type="dxa"/>
          </w:tcPr>
          <w:p w14:paraId="025C26CD" w14:textId="1A7E0AEF" w:rsidR="00B946F7" w:rsidRDefault="00B946F7" w:rsidP="006961E8">
            <w:r>
              <w:t>6</w:t>
            </w:r>
            <w:r w:rsidR="005D31DD">
              <w:t>:</w:t>
            </w:r>
            <w:r>
              <w:t>0</w:t>
            </w:r>
            <w:r w:rsidR="005D31DD">
              <w:t>8</w:t>
            </w:r>
          </w:p>
        </w:tc>
        <w:tc>
          <w:tcPr>
            <w:tcW w:w="4211" w:type="dxa"/>
          </w:tcPr>
          <w:p w14:paraId="24493322" w14:textId="697A2D8F" w:rsidR="00B946F7" w:rsidRDefault="005D31DD" w:rsidP="006961E8">
            <w:r>
              <w:t>Na Obrh, Metlika</w:t>
            </w:r>
          </w:p>
        </w:tc>
        <w:tc>
          <w:tcPr>
            <w:tcW w:w="3645" w:type="dxa"/>
          </w:tcPr>
          <w:p w14:paraId="7D0836A7" w14:textId="3D42B678" w:rsidR="00B946F7" w:rsidRDefault="005D31DD" w:rsidP="006961E8">
            <w:r>
              <w:t>2</w:t>
            </w:r>
          </w:p>
        </w:tc>
      </w:tr>
      <w:tr w:rsidR="005D31DD" w14:paraId="1991D0F1" w14:textId="3F259B34" w:rsidTr="00B946F7">
        <w:tc>
          <w:tcPr>
            <w:tcW w:w="1206" w:type="dxa"/>
          </w:tcPr>
          <w:p w14:paraId="2B60E69F" w14:textId="7F1B4FFA" w:rsidR="005D31DD" w:rsidRDefault="005D31DD" w:rsidP="005D31DD">
            <w:r>
              <w:t>6:10</w:t>
            </w:r>
          </w:p>
        </w:tc>
        <w:tc>
          <w:tcPr>
            <w:tcW w:w="4211" w:type="dxa"/>
          </w:tcPr>
          <w:p w14:paraId="3F7C2B31" w14:textId="531D67AA" w:rsidR="005D31DD" w:rsidRDefault="005D31DD" w:rsidP="005D31DD">
            <w:r>
              <w:t xml:space="preserve">Župančičeva </w:t>
            </w:r>
            <w:r w:rsidR="00E545C3">
              <w:t>cesta,</w:t>
            </w:r>
            <w:r>
              <w:t xml:space="preserve"> Metlika</w:t>
            </w:r>
          </w:p>
        </w:tc>
        <w:tc>
          <w:tcPr>
            <w:tcW w:w="3645" w:type="dxa"/>
          </w:tcPr>
          <w:p w14:paraId="20C00185" w14:textId="1B8C130C" w:rsidR="005D31DD" w:rsidRDefault="005D31DD" w:rsidP="005D31DD">
            <w:r>
              <w:t>1</w:t>
            </w:r>
          </w:p>
        </w:tc>
      </w:tr>
      <w:tr w:rsidR="005D31DD" w14:paraId="7563AF9D" w14:textId="010706D0" w:rsidTr="00B946F7">
        <w:tc>
          <w:tcPr>
            <w:tcW w:w="1206" w:type="dxa"/>
          </w:tcPr>
          <w:p w14:paraId="0A0974BC" w14:textId="6246A91D" w:rsidR="005D31DD" w:rsidRDefault="005D31DD" w:rsidP="005D31DD">
            <w:r>
              <w:t>6:12</w:t>
            </w:r>
          </w:p>
        </w:tc>
        <w:tc>
          <w:tcPr>
            <w:tcW w:w="4211" w:type="dxa"/>
          </w:tcPr>
          <w:p w14:paraId="27D01934" w14:textId="3B38E521" w:rsidR="005D31DD" w:rsidRDefault="005D31DD" w:rsidP="005D31DD">
            <w:r>
              <w:t>Mestni lo</w:t>
            </w:r>
            <w:r w:rsidR="00E545C3">
              <w:t>g</w:t>
            </w:r>
            <w:r>
              <w:t>, Metlika</w:t>
            </w:r>
          </w:p>
        </w:tc>
        <w:tc>
          <w:tcPr>
            <w:tcW w:w="3645" w:type="dxa"/>
          </w:tcPr>
          <w:p w14:paraId="059D1595" w14:textId="2078140D" w:rsidR="005D31DD" w:rsidRDefault="005D31DD" w:rsidP="005D31DD">
            <w:r>
              <w:t>1</w:t>
            </w:r>
          </w:p>
        </w:tc>
      </w:tr>
      <w:tr w:rsidR="005D31DD" w14:paraId="261F88C0" w14:textId="7651BB8F" w:rsidTr="00B946F7">
        <w:tc>
          <w:tcPr>
            <w:tcW w:w="1206" w:type="dxa"/>
          </w:tcPr>
          <w:p w14:paraId="0C54FE11" w14:textId="2A8193DC" w:rsidR="005D31DD" w:rsidRDefault="005D31DD" w:rsidP="005D31DD">
            <w:r>
              <w:t>6:20</w:t>
            </w:r>
          </w:p>
        </w:tc>
        <w:tc>
          <w:tcPr>
            <w:tcW w:w="4211" w:type="dxa"/>
          </w:tcPr>
          <w:p w14:paraId="33A39889" w14:textId="6EDE7591" w:rsidR="005D31DD" w:rsidRDefault="005D31DD" w:rsidP="005D31DD">
            <w:r>
              <w:t xml:space="preserve">Dolnje Dobravice </w:t>
            </w:r>
          </w:p>
        </w:tc>
        <w:tc>
          <w:tcPr>
            <w:tcW w:w="3645" w:type="dxa"/>
          </w:tcPr>
          <w:p w14:paraId="38955EC2" w14:textId="2EDCA3C4" w:rsidR="005D31DD" w:rsidRDefault="005D31DD" w:rsidP="005D31DD">
            <w:r>
              <w:t>2</w:t>
            </w:r>
          </w:p>
        </w:tc>
      </w:tr>
      <w:tr w:rsidR="005D31DD" w14:paraId="4A4E9E06" w14:textId="5561122A" w:rsidTr="00B946F7">
        <w:tc>
          <w:tcPr>
            <w:tcW w:w="1206" w:type="dxa"/>
          </w:tcPr>
          <w:p w14:paraId="22CE0472" w14:textId="3E30B604" w:rsidR="005D31DD" w:rsidRDefault="005D31DD" w:rsidP="005D31DD">
            <w:r>
              <w:t>6.23</w:t>
            </w:r>
          </w:p>
        </w:tc>
        <w:tc>
          <w:tcPr>
            <w:tcW w:w="4211" w:type="dxa"/>
          </w:tcPr>
          <w:p w14:paraId="548D42F5" w14:textId="67512F4A" w:rsidR="005D31DD" w:rsidRDefault="005D31DD" w:rsidP="005D31DD">
            <w:r>
              <w:t xml:space="preserve">Geršiči </w:t>
            </w:r>
          </w:p>
        </w:tc>
        <w:tc>
          <w:tcPr>
            <w:tcW w:w="3645" w:type="dxa"/>
          </w:tcPr>
          <w:p w14:paraId="0802BF5C" w14:textId="1955EFCC" w:rsidR="005D31DD" w:rsidRDefault="005D31DD" w:rsidP="005D31DD">
            <w:r>
              <w:t>1</w:t>
            </w:r>
          </w:p>
        </w:tc>
      </w:tr>
      <w:tr w:rsidR="005D31DD" w14:paraId="11919BE1" w14:textId="77777777" w:rsidTr="00B946F7">
        <w:tc>
          <w:tcPr>
            <w:tcW w:w="1206" w:type="dxa"/>
          </w:tcPr>
          <w:p w14:paraId="6B75E779" w14:textId="77777777" w:rsidR="005D31DD" w:rsidRDefault="005D31DD" w:rsidP="005D31DD"/>
        </w:tc>
        <w:tc>
          <w:tcPr>
            <w:tcW w:w="4211" w:type="dxa"/>
          </w:tcPr>
          <w:p w14:paraId="253E0F42" w14:textId="148161CF" w:rsidR="005D31DD" w:rsidRDefault="005D31DD" w:rsidP="005D31DD">
            <w:r>
              <w:t xml:space="preserve">SKUPAJ </w:t>
            </w:r>
            <w:r w:rsidR="006268A4">
              <w:t>29</w:t>
            </w:r>
            <w:r>
              <w:t xml:space="preserve"> km</w:t>
            </w:r>
          </w:p>
        </w:tc>
        <w:tc>
          <w:tcPr>
            <w:tcW w:w="3645" w:type="dxa"/>
          </w:tcPr>
          <w:p w14:paraId="58DC2C05" w14:textId="5EF53691" w:rsidR="005D31DD" w:rsidRDefault="005D31DD" w:rsidP="005D31DD">
            <w:r>
              <w:t xml:space="preserve">SKUPAJ </w:t>
            </w:r>
            <w:r w:rsidR="0013112E">
              <w:t>10</w:t>
            </w:r>
            <w:r>
              <w:t xml:space="preserve"> učencev</w:t>
            </w:r>
          </w:p>
        </w:tc>
      </w:tr>
      <w:bookmarkEnd w:id="0"/>
    </w:tbl>
    <w:p w14:paraId="465941E0" w14:textId="77777777" w:rsidR="00AC44BD" w:rsidRDefault="00AC44BD" w:rsidP="006961E8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50"/>
        <w:gridCol w:w="4015"/>
        <w:gridCol w:w="3597"/>
      </w:tblGrid>
      <w:tr w:rsidR="00B946F7" w14:paraId="17A874B2" w14:textId="046DA7BA" w:rsidTr="0013112E">
        <w:tc>
          <w:tcPr>
            <w:tcW w:w="1450" w:type="dxa"/>
          </w:tcPr>
          <w:p w14:paraId="6940FD7F" w14:textId="67653B38" w:rsidR="00B946F7" w:rsidRDefault="00B946F7" w:rsidP="006961E8">
            <w:bookmarkStart w:id="1" w:name="_Hlk74131447"/>
            <w:r>
              <w:t>URA</w:t>
            </w:r>
            <w:r w:rsidR="006268A4">
              <w:t xml:space="preserve"> ODHODA</w:t>
            </w:r>
          </w:p>
        </w:tc>
        <w:tc>
          <w:tcPr>
            <w:tcW w:w="4015" w:type="dxa"/>
          </w:tcPr>
          <w:p w14:paraId="7D49EA24" w14:textId="77777777" w:rsidR="00B946F7" w:rsidRDefault="00B946F7" w:rsidP="006961E8">
            <w:r>
              <w:t>DOVOZ 2</w:t>
            </w:r>
          </w:p>
        </w:tc>
        <w:tc>
          <w:tcPr>
            <w:tcW w:w="3597" w:type="dxa"/>
          </w:tcPr>
          <w:p w14:paraId="7DC84CA7" w14:textId="58B40236" w:rsidR="00B946F7" w:rsidRDefault="0013112E" w:rsidP="006961E8">
            <w:r>
              <w:t>ŠTEVILO UČENCEV</w:t>
            </w:r>
          </w:p>
        </w:tc>
      </w:tr>
      <w:tr w:rsidR="00B946F7" w14:paraId="08686816" w14:textId="0831AAD1" w:rsidTr="0013112E">
        <w:tc>
          <w:tcPr>
            <w:tcW w:w="1450" w:type="dxa"/>
          </w:tcPr>
          <w:p w14:paraId="34918FD4" w14:textId="5DE38B8C" w:rsidR="00B946F7" w:rsidRDefault="0013112E" w:rsidP="006961E8">
            <w:r>
              <w:t>7:00</w:t>
            </w:r>
          </w:p>
        </w:tc>
        <w:tc>
          <w:tcPr>
            <w:tcW w:w="4015" w:type="dxa"/>
          </w:tcPr>
          <w:p w14:paraId="4F479693" w14:textId="34D684C2" w:rsidR="00B946F7" w:rsidRDefault="0013112E" w:rsidP="006961E8">
            <w:r>
              <w:t>Čurile</w:t>
            </w:r>
          </w:p>
        </w:tc>
        <w:tc>
          <w:tcPr>
            <w:tcW w:w="3597" w:type="dxa"/>
          </w:tcPr>
          <w:p w14:paraId="7472C90C" w14:textId="15F6F952" w:rsidR="00B946F7" w:rsidRDefault="0013112E" w:rsidP="006961E8">
            <w:r>
              <w:t>1</w:t>
            </w:r>
          </w:p>
        </w:tc>
      </w:tr>
      <w:tr w:rsidR="00B946F7" w14:paraId="77E67FBC" w14:textId="7297C93E" w:rsidTr="0013112E">
        <w:tc>
          <w:tcPr>
            <w:tcW w:w="1450" w:type="dxa"/>
          </w:tcPr>
          <w:p w14:paraId="286DCFF0" w14:textId="528AF4D4" w:rsidR="00B946F7" w:rsidRDefault="00B946F7" w:rsidP="006961E8">
            <w:r>
              <w:t>7</w:t>
            </w:r>
            <w:r w:rsidR="0013112E">
              <w:t>:04</w:t>
            </w:r>
          </w:p>
        </w:tc>
        <w:tc>
          <w:tcPr>
            <w:tcW w:w="4015" w:type="dxa"/>
          </w:tcPr>
          <w:p w14:paraId="17CEE9A8" w14:textId="175FCAF1" w:rsidR="00B946F7" w:rsidRDefault="00B946F7" w:rsidP="006961E8">
            <w:r>
              <w:t>Rosalnice</w:t>
            </w:r>
          </w:p>
        </w:tc>
        <w:tc>
          <w:tcPr>
            <w:tcW w:w="3597" w:type="dxa"/>
          </w:tcPr>
          <w:p w14:paraId="44104157" w14:textId="7698F683" w:rsidR="00B946F7" w:rsidRDefault="0013112E" w:rsidP="006961E8">
            <w:r>
              <w:t>2</w:t>
            </w:r>
          </w:p>
        </w:tc>
      </w:tr>
      <w:tr w:rsidR="0013112E" w14:paraId="2487887D" w14:textId="77777777" w:rsidTr="0013112E">
        <w:tc>
          <w:tcPr>
            <w:tcW w:w="1450" w:type="dxa"/>
          </w:tcPr>
          <w:p w14:paraId="7ADC1DD6" w14:textId="48AA53EA" w:rsidR="0013112E" w:rsidRDefault="0013112E" w:rsidP="006961E8">
            <w:r>
              <w:t>7:15</w:t>
            </w:r>
          </w:p>
        </w:tc>
        <w:tc>
          <w:tcPr>
            <w:tcW w:w="4015" w:type="dxa"/>
          </w:tcPr>
          <w:p w14:paraId="6971A342" w14:textId="496204E2" w:rsidR="0013112E" w:rsidRDefault="0013112E" w:rsidP="006961E8">
            <w:r>
              <w:t xml:space="preserve">Božakovo  </w:t>
            </w:r>
          </w:p>
        </w:tc>
        <w:tc>
          <w:tcPr>
            <w:tcW w:w="3597" w:type="dxa"/>
          </w:tcPr>
          <w:p w14:paraId="47911961" w14:textId="506239E0" w:rsidR="0013112E" w:rsidRDefault="0013112E" w:rsidP="006961E8">
            <w:r>
              <w:t>1</w:t>
            </w:r>
          </w:p>
        </w:tc>
      </w:tr>
      <w:tr w:rsidR="0013112E" w14:paraId="5870CADF" w14:textId="77777777" w:rsidTr="0013112E">
        <w:tc>
          <w:tcPr>
            <w:tcW w:w="1450" w:type="dxa"/>
          </w:tcPr>
          <w:p w14:paraId="1FA4A016" w14:textId="50BC9532" w:rsidR="0013112E" w:rsidRDefault="0013112E" w:rsidP="006961E8">
            <w:r>
              <w:t>7:25</w:t>
            </w:r>
          </w:p>
        </w:tc>
        <w:tc>
          <w:tcPr>
            <w:tcW w:w="4015" w:type="dxa"/>
          </w:tcPr>
          <w:p w14:paraId="099E3BB8" w14:textId="65FDCCFF" w:rsidR="0013112E" w:rsidRDefault="0013112E" w:rsidP="006961E8">
            <w:r>
              <w:t>Svržaki</w:t>
            </w:r>
          </w:p>
        </w:tc>
        <w:tc>
          <w:tcPr>
            <w:tcW w:w="3597" w:type="dxa"/>
          </w:tcPr>
          <w:p w14:paraId="1665BF83" w14:textId="5624D33E" w:rsidR="0013112E" w:rsidRDefault="0013112E" w:rsidP="006961E8">
            <w:r>
              <w:t>4</w:t>
            </w:r>
          </w:p>
        </w:tc>
      </w:tr>
      <w:tr w:rsidR="00B946F7" w14:paraId="6A302765" w14:textId="3EA77D26" w:rsidTr="0013112E">
        <w:tc>
          <w:tcPr>
            <w:tcW w:w="1450" w:type="dxa"/>
          </w:tcPr>
          <w:p w14:paraId="60BF47DB" w14:textId="5F7AEE03" w:rsidR="00B946F7" w:rsidRDefault="00B946F7" w:rsidP="006961E8">
            <w:r>
              <w:t>7.2</w:t>
            </w:r>
            <w:r w:rsidR="0013112E">
              <w:t>6</w:t>
            </w:r>
          </w:p>
        </w:tc>
        <w:tc>
          <w:tcPr>
            <w:tcW w:w="4015" w:type="dxa"/>
          </w:tcPr>
          <w:p w14:paraId="25348071" w14:textId="36526243" w:rsidR="00B946F7" w:rsidRDefault="0013112E" w:rsidP="006961E8">
            <w:r>
              <w:t>Vinogradniška, Metlika</w:t>
            </w:r>
          </w:p>
        </w:tc>
        <w:tc>
          <w:tcPr>
            <w:tcW w:w="3597" w:type="dxa"/>
          </w:tcPr>
          <w:p w14:paraId="3A78ECC7" w14:textId="73E3B738" w:rsidR="00B946F7" w:rsidRDefault="0013112E" w:rsidP="006961E8">
            <w:r>
              <w:t>1</w:t>
            </w:r>
          </w:p>
        </w:tc>
      </w:tr>
      <w:tr w:rsidR="00B946F7" w14:paraId="23BCBD6B" w14:textId="4C205D31" w:rsidTr="0013112E">
        <w:tc>
          <w:tcPr>
            <w:tcW w:w="1450" w:type="dxa"/>
          </w:tcPr>
          <w:p w14:paraId="54643E4F" w14:textId="6C545E44" w:rsidR="00B946F7" w:rsidRDefault="00B946F7" w:rsidP="006961E8">
            <w:r>
              <w:t>7.3</w:t>
            </w:r>
            <w:r w:rsidR="0013112E">
              <w:t>0</w:t>
            </w:r>
          </w:p>
        </w:tc>
        <w:tc>
          <w:tcPr>
            <w:tcW w:w="4015" w:type="dxa"/>
          </w:tcPr>
          <w:p w14:paraId="24B736C4" w14:textId="05FEC5FD" w:rsidR="00B946F7" w:rsidRDefault="0013112E" w:rsidP="006961E8">
            <w:r>
              <w:t>Ulica 1. maja, Metlika</w:t>
            </w:r>
          </w:p>
        </w:tc>
        <w:tc>
          <w:tcPr>
            <w:tcW w:w="3597" w:type="dxa"/>
          </w:tcPr>
          <w:p w14:paraId="10A404E8" w14:textId="628FF2A3" w:rsidR="00B946F7" w:rsidRDefault="0013112E" w:rsidP="006961E8">
            <w:r>
              <w:t>1</w:t>
            </w:r>
          </w:p>
        </w:tc>
      </w:tr>
      <w:tr w:rsidR="00B946F7" w14:paraId="6AFBE177" w14:textId="7F5D0587" w:rsidTr="0013112E">
        <w:tc>
          <w:tcPr>
            <w:tcW w:w="1450" w:type="dxa"/>
          </w:tcPr>
          <w:p w14:paraId="1ABB7EE6" w14:textId="04130DA1" w:rsidR="00B946F7" w:rsidRDefault="00B946F7" w:rsidP="006961E8">
            <w:r>
              <w:t>7.</w:t>
            </w:r>
            <w:r w:rsidR="0013112E">
              <w:t>33</w:t>
            </w:r>
          </w:p>
        </w:tc>
        <w:tc>
          <w:tcPr>
            <w:tcW w:w="4015" w:type="dxa"/>
          </w:tcPr>
          <w:p w14:paraId="26000CE8" w14:textId="44F07889" w:rsidR="00B946F7" w:rsidRDefault="0013112E" w:rsidP="006961E8">
            <w:r>
              <w:t>Črnomaljska cesta, Metlika</w:t>
            </w:r>
          </w:p>
        </w:tc>
        <w:tc>
          <w:tcPr>
            <w:tcW w:w="3597" w:type="dxa"/>
          </w:tcPr>
          <w:p w14:paraId="2EAA16A9" w14:textId="69FE79B5" w:rsidR="00B946F7" w:rsidRDefault="0013112E" w:rsidP="006961E8">
            <w:r>
              <w:t>2</w:t>
            </w:r>
          </w:p>
        </w:tc>
      </w:tr>
      <w:tr w:rsidR="00B946F7" w14:paraId="58B889F9" w14:textId="4BFA10CC" w:rsidTr="0013112E">
        <w:tc>
          <w:tcPr>
            <w:tcW w:w="1450" w:type="dxa"/>
          </w:tcPr>
          <w:p w14:paraId="7E9F9C7E" w14:textId="77777777" w:rsidR="00B946F7" w:rsidRDefault="00B946F7" w:rsidP="006961E8">
            <w:r>
              <w:t>spremljevalec</w:t>
            </w:r>
          </w:p>
        </w:tc>
        <w:tc>
          <w:tcPr>
            <w:tcW w:w="4015" w:type="dxa"/>
          </w:tcPr>
          <w:p w14:paraId="4C439BB0" w14:textId="77777777" w:rsidR="00B946F7" w:rsidRDefault="00B946F7" w:rsidP="006961E8"/>
        </w:tc>
        <w:tc>
          <w:tcPr>
            <w:tcW w:w="3597" w:type="dxa"/>
          </w:tcPr>
          <w:p w14:paraId="536337D4" w14:textId="7DA6E156" w:rsidR="00B946F7" w:rsidRDefault="00B946F7" w:rsidP="006961E8">
            <w:r>
              <w:t>1</w:t>
            </w:r>
          </w:p>
        </w:tc>
      </w:tr>
      <w:tr w:rsidR="00B946F7" w14:paraId="7C556353" w14:textId="77777777" w:rsidTr="0013112E">
        <w:tc>
          <w:tcPr>
            <w:tcW w:w="1450" w:type="dxa"/>
          </w:tcPr>
          <w:p w14:paraId="5E501214" w14:textId="77777777" w:rsidR="00B946F7" w:rsidRDefault="00B946F7" w:rsidP="006961E8"/>
        </w:tc>
        <w:tc>
          <w:tcPr>
            <w:tcW w:w="4015" w:type="dxa"/>
          </w:tcPr>
          <w:p w14:paraId="40D26919" w14:textId="0517CBA2" w:rsidR="00B946F7" w:rsidRDefault="00B946F7" w:rsidP="006961E8">
            <w:r>
              <w:t xml:space="preserve">SKUPAJ </w:t>
            </w:r>
            <w:r w:rsidR="006268A4">
              <w:t>32</w:t>
            </w:r>
            <w:r>
              <w:t xml:space="preserve"> km</w:t>
            </w:r>
          </w:p>
        </w:tc>
        <w:tc>
          <w:tcPr>
            <w:tcW w:w="3597" w:type="dxa"/>
          </w:tcPr>
          <w:p w14:paraId="6316CA22" w14:textId="49155D6E" w:rsidR="00B946F7" w:rsidRDefault="00B946F7" w:rsidP="006961E8">
            <w:r>
              <w:t xml:space="preserve">SKUPAJ </w:t>
            </w:r>
            <w:r w:rsidR="0013112E">
              <w:t>12</w:t>
            </w:r>
            <w:r>
              <w:t xml:space="preserve"> učencev + 1 spremljevalec</w:t>
            </w:r>
          </w:p>
        </w:tc>
      </w:tr>
      <w:bookmarkEnd w:id="1"/>
    </w:tbl>
    <w:p w14:paraId="3A9209E5" w14:textId="0380A769" w:rsidR="00AC44BD" w:rsidRDefault="00AC44BD" w:rsidP="006961E8"/>
    <w:p w14:paraId="79A309FC" w14:textId="7EC2F424" w:rsidR="00897534" w:rsidRDefault="00897534" w:rsidP="006961E8"/>
    <w:p w14:paraId="181D02FD" w14:textId="2C086BC5" w:rsidR="00897534" w:rsidRDefault="00897534" w:rsidP="006961E8"/>
    <w:p w14:paraId="35819725" w14:textId="77777777" w:rsidR="00897534" w:rsidRDefault="00897534" w:rsidP="00897534">
      <w:r>
        <w:t>SMER ČRNOMELJ - METLIKA</w:t>
      </w:r>
    </w:p>
    <w:tbl>
      <w:tblPr>
        <w:tblStyle w:val="Tabelamrea"/>
        <w:tblW w:w="8784" w:type="dxa"/>
        <w:tblLook w:val="04A0" w:firstRow="1" w:lastRow="0" w:firstColumn="1" w:lastColumn="0" w:noHBand="0" w:noVBand="1"/>
      </w:tblPr>
      <w:tblGrid>
        <w:gridCol w:w="1838"/>
        <w:gridCol w:w="3969"/>
        <w:gridCol w:w="2977"/>
      </w:tblGrid>
      <w:tr w:rsidR="00897534" w14:paraId="0A8521C1" w14:textId="76282D26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4586" w14:textId="06AA1A9D" w:rsidR="00897534" w:rsidRDefault="00897534" w:rsidP="00897534">
            <w:r>
              <w:t>URA</w:t>
            </w:r>
            <w:r w:rsidR="001D106B">
              <w:t xml:space="preserve"> PRIHODA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12C7" w14:textId="038CEEE2" w:rsidR="00897534" w:rsidRDefault="00897534" w:rsidP="00897534">
            <w:pPr>
              <w:tabs>
                <w:tab w:val="right" w:pos="4178"/>
              </w:tabs>
            </w:pPr>
            <w:r>
              <w:t>RAZVOZ 1</w:t>
            </w:r>
            <w: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E13" w14:textId="21883DAA" w:rsidR="00897534" w:rsidRDefault="00897534" w:rsidP="00897534">
            <w:pPr>
              <w:tabs>
                <w:tab w:val="right" w:pos="4178"/>
              </w:tabs>
            </w:pPr>
            <w:r>
              <w:t>ŠTEVILO UČENCEV</w:t>
            </w:r>
          </w:p>
        </w:tc>
      </w:tr>
      <w:tr w:rsidR="00897534" w14:paraId="5202A31C" w14:textId="397DF819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AB34" w14:textId="575B1324" w:rsidR="00897534" w:rsidRDefault="00897534" w:rsidP="00897534">
            <w:r>
              <w:t>14</w:t>
            </w:r>
            <w:r w:rsidR="001D106B">
              <w:t>:24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54F" w14:textId="1DF44184" w:rsidR="00897534" w:rsidRDefault="001D106B" w:rsidP="00897534">
            <w:r>
              <w:t xml:space="preserve">Župančičeva </w:t>
            </w:r>
            <w:r w:rsidR="00E545C3">
              <w:t>cesta</w:t>
            </w:r>
            <w:r>
              <w:t>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10A" w14:textId="323D3639" w:rsidR="00897534" w:rsidRDefault="001D106B" w:rsidP="00897534">
            <w:r>
              <w:t>1</w:t>
            </w:r>
          </w:p>
        </w:tc>
      </w:tr>
      <w:tr w:rsidR="00897534" w14:paraId="606EC78D" w14:textId="1065BAD4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5A17" w14:textId="2FAF7E33" w:rsidR="00897534" w:rsidRDefault="00897534" w:rsidP="00897534">
            <w:r>
              <w:t>14</w:t>
            </w:r>
            <w:r w:rsidR="001D106B">
              <w:t>:25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3ED" w14:textId="441218FF" w:rsidR="00897534" w:rsidRDefault="001D106B" w:rsidP="00897534">
            <w:r>
              <w:t>Ulica 1. maj</w:t>
            </w:r>
            <w:r w:rsidR="00E545C3">
              <w:t>a</w:t>
            </w:r>
            <w:r>
              <w:t>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015A" w14:textId="0F58E4A7" w:rsidR="00897534" w:rsidRDefault="001D106B" w:rsidP="00897534">
            <w:r>
              <w:t>1</w:t>
            </w:r>
          </w:p>
        </w:tc>
      </w:tr>
      <w:tr w:rsidR="00897534" w14:paraId="3D011BDB" w14:textId="52E9A539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6130" w14:textId="34FAACEC" w:rsidR="00897534" w:rsidRDefault="00897534" w:rsidP="00897534">
            <w:r>
              <w:t>14</w:t>
            </w:r>
            <w:r w:rsidR="001D106B">
              <w:t>:30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36AA" w14:textId="7FED5702" w:rsidR="00897534" w:rsidRDefault="001D106B" w:rsidP="00897534">
            <w:r>
              <w:t>Na Obrh,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924" w14:textId="7CF32038" w:rsidR="00897534" w:rsidRDefault="001D106B" w:rsidP="00897534">
            <w:r>
              <w:t>2</w:t>
            </w:r>
          </w:p>
        </w:tc>
      </w:tr>
      <w:tr w:rsidR="00897534" w14:paraId="437397FD" w14:textId="528CA753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8363" w14:textId="0B1CB4CE" w:rsidR="00897534" w:rsidRDefault="00897534" w:rsidP="00897534">
            <w:r>
              <w:t>14</w:t>
            </w:r>
            <w:r w:rsidR="001D106B">
              <w:t>:33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D36" w14:textId="533640FA" w:rsidR="00897534" w:rsidRDefault="001D106B" w:rsidP="00897534">
            <w:r>
              <w:t>Čurile,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E8B" w14:textId="404A723F" w:rsidR="00897534" w:rsidRDefault="00897534" w:rsidP="00897534">
            <w:r>
              <w:t>1</w:t>
            </w:r>
          </w:p>
        </w:tc>
      </w:tr>
      <w:tr w:rsidR="00897534" w14:paraId="4E6A2A9D" w14:textId="73FB5111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A7AA" w14:textId="6F7258E1" w:rsidR="00897534" w:rsidRDefault="00897534" w:rsidP="00897534">
            <w:r>
              <w:t>14</w:t>
            </w:r>
            <w:r w:rsidR="001D106B">
              <w:t>:35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0E07" w14:textId="67DB0CFB" w:rsidR="00897534" w:rsidRDefault="001D106B" w:rsidP="00897534">
            <w:r>
              <w:t>Rosalnice,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DBB6" w14:textId="2B4C77FD" w:rsidR="00897534" w:rsidRDefault="001D106B" w:rsidP="00897534">
            <w:r>
              <w:t>2</w:t>
            </w:r>
          </w:p>
        </w:tc>
      </w:tr>
      <w:tr w:rsidR="00897534" w14:paraId="3B1F069F" w14:textId="44368333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9D7A" w14:textId="7A913C1B" w:rsidR="00897534" w:rsidRDefault="00897534" w:rsidP="00897534">
            <w:r>
              <w:t>14</w:t>
            </w:r>
            <w:r w:rsidR="001D106B">
              <w:t>:45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65C" w14:textId="7FA31326" w:rsidR="00897534" w:rsidRDefault="001D106B" w:rsidP="00897534">
            <w:r>
              <w:t>Božakovo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0A33" w14:textId="34A8A831" w:rsidR="00897534" w:rsidRDefault="00897534" w:rsidP="00897534">
            <w:r>
              <w:t>1</w:t>
            </w:r>
          </w:p>
        </w:tc>
      </w:tr>
      <w:tr w:rsidR="00897534" w14:paraId="4D296D1E" w14:textId="05183C18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DB61" w14:textId="3EE42837" w:rsidR="00897534" w:rsidRDefault="00897534" w:rsidP="00897534">
            <w:r>
              <w:t>1</w:t>
            </w:r>
            <w:r w:rsidR="001D106B">
              <w:t>5:00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502" w14:textId="283DDAB1" w:rsidR="00897534" w:rsidRDefault="001D106B" w:rsidP="00897534">
            <w:r>
              <w:t>Vinogradniška,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180C" w14:textId="61566242" w:rsidR="00897534" w:rsidRDefault="00897534" w:rsidP="00897534">
            <w:r>
              <w:t>1</w:t>
            </w:r>
          </w:p>
        </w:tc>
      </w:tr>
      <w:tr w:rsidR="001D106B" w14:paraId="4647FF2C" w14:textId="77777777" w:rsidTr="001D106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7AD9" w14:textId="0AF74B54" w:rsidR="001D106B" w:rsidRDefault="001D106B" w:rsidP="00897534">
            <w:r>
              <w:t>15:05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C10" w14:textId="6794DDAA" w:rsidR="001D106B" w:rsidRDefault="001D106B" w:rsidP="00897534">
            <w:r>
              <w:t>Grabrovec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7492" w14:textId="01BA0081" w:rsidR="001D106B" w:rsidRDefault="001D106B" w:rsidP="00897534">
            <w:r>
              <w:t>1</w:t>
            </w:r>
          </w:p>
        </w:tc>
      </w:tr>
      <w:tr w:rsidR="00897534" w14:paraId="462E91DB" w14:textId="03954819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E500" w14:textId="38D5BA45" w:rsidR="00897534" w:rsidRDefault="001D106B" w:rsidP="00897534">
            <w:r>
              <w:t>15:15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750" w14:textId="437ACE97" w:rsidR="00897534" w:rsidRDefault="001D106B" w:rsidP="00897534">
            <w:r>
              <w:t>Črnomaljska cesta</w:t>
            </w:r>
            <w:r w:rsidR="00E545C3">
              <w:t>,</w:t>
            </w:r>
            <w:r>
              <w:t xml:space="preserve">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25A" w14:textId="11AD22A4" w:rsidR="00897534" w:rsidRDefault="001D106B" w:rsidP="00897534">
            <w:r>
              <w:t>1</w:t>
            </w:r>
          </w:p>
        </w:tc>
      </w:tr>
      <w:tr w:rsidR="001D106B" w14:paraId="2405CE2C" w14:textId="77777777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AA0E" w14:textId="085B7F7F" w:rsidR="001D106B" w:rsidRDefault="001D106B" w:rsidP="00897534">
            <w:r>
              <w:t>Spremljevalec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AB2F" w14:textId="77777777" w:rsidR="001D106B" w:rsidRDefault="001D106B" w:rsidP="0089753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A96" w14:textId="7A57C9DF" w:rsidR="001D106B" w:rsidRDefault="001D106B" w:rsidP="00897534">
            <w:r>
              <w:t>1</w:t>
            </w:r>
          </w:p>
        </w:tc>
      </w:tr>
      <w:tr w:rsidR="00897534" w14:paraId="19944BFE" w14:textId="77777777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EE91" w14:textId="77777777" w:rsidR="00897534" w:rsidRDefault="00897534" w:rsidP="00897534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82A" w14:textId="611FC792" w:rsidR="00897534" w:rsidRDefault="006268A4" w:rsidP="00897534">
            <w:r>
              <w:t>SKUPAJ 34 km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6DF" w14:textId="77777777" w:rsidR="00897534" w:rsidRDefault="00897534" w:rsidP="00897534">
            <w:pPr>
              <w:spacing w:after="0"/>
            </w:pPr>
            <w:r>
              <w:t xml:space="preserve">SKUPAJ </w:t>
            </w:r>
          </w:p>
          <w:p w14:paraId="1DBA9289" w14:textId="021D4CDD" w:rsidR="00897534" w:rsidRDefault="001D106B" w:rsidP="00897534">
            <w:pPr>
              <w:spacing w:after="0"/>
            </w:pPr>
            <w:r>
              <w:t>11</w:t>
            </w:r>
            <w:r w:rsidR="00897534">
              <w:t xml:space="preserve"> učencev + 1 spremljevalec</w:t>
            </w:r>
          </w:p>
        </w:tc>
      </w:tr>
    </w:tbl>
    <w:p w14:paraId="039E59E6" w14:textId="77777777" w:rsidR="00897534" w:rsidRDefault="00897534" w:rsidP="00897534"/>
    <w:tbl>
      <w:tblPr>
        <w:tblStyle w:val="Tabelamrea"/>
        <w:tblW w:w="8784" w:type="dxa"/>
        <w:tblLook w:val="04A0" w:firstRow="1" w:lastRow="0" w:firstColumn="1" w:lastColumn="0" w:noHBand="0" w:noVBand="1"/>
      </w:tblPr>
      <w:tblGrid>
        <w:gridCol w:w="1838"/>
        <w:gridCol w:w="3969"/>
        <w:gridCol w:w="2977"/>
      </w:tblGrid>
      <w:tr w:rsidR="00897534" w14:paraId="035CE9BA" w14:textId="2BC64AC2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9023" w14:textId="56FB696C" w:rsidR="00897534" w:rsidRDefault="00897534" w:rsidP="00897534">
            <w:r>
              <w:t>URA</w:t>
            </w:r>
            <w:r w:rsidR="006268A4">
              <w:t xml:space="preserve"> PRIHODA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88C6" w14:textId="31002FBB" w:rsidR="00897534" w:rsidRDefault="00897534" w:rsidP="00897534">
            <w:r>
              <w:t>RAZVOZ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2A0" w14:textId="1D224F2F" w:rsidR="00897534" w:rsidRDefault="00897534" w:rsidP="00897534">
            <w:r>
              <w:t>ŠTEVILO UČENCEV</w:t>
            </w:r>
          </w:p>
        </w:tc>
      </w:tr>
      <w:tr w:rsidR="00897534" w14:paraId="0405DD81" w14:textId="29ED5F46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3739" w14:textId="7E39C5BB" w:rsidR="00897534" w:rsidRDefault="00897534" w:rsidP="00897534">
            <w:r>
              <w:t>15</w:t>
            </w:r>
            <w:r w:rsidR="00196B3A">
              <w:t>:50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5775" w14:textId="1102015A" w:rsidR="00897534" w:rsidRDefault="00196B3A" w:rsidP="00897534">
            <w:r>
              <w:t>Geršiči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0AE" w14:textId="7E6DC258" w:rsidR="00897534" w:rsidRDefault="00196B3A" w:rsidP="00897534">
            <w:r>
              <w:t>1</w:t>
            </w:r>
          </w:p>
        </w:tc>
      </w:tr>
      <w:tr w:rsidR="00897534" w14:paraId="0E0EC826" w14:textId="738E6B4A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419A" w14:textId="6ABC20FC" w:rsidR="00897534" w:rsidRDefault="00897534" w:rsidP="00897534">
            <w:r>
              <w:t>1</w:t>
            </w:r>
            <w:r w:rsidR="00196B3A">
              <w:t>5:52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A370" w14:textId="69C1D145" w:rsidR="00897534" w:rsidRDefault="00196B3A" w:rsidP="00897534">
            <w:r>
              <w:t>Dolnje Dobravice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EC0C" w14:textId="6099612C" w:rsidR="00897534" w:rsidRDefault="00196B3A" w:rsidP="00897534">
            <w:r>
              <w:t>2</w:t>
            </w:r>
          </w:p>
        </w:tc>
      </w:tr>
      <w:tr w:rsidR="00897534" w14:paraId="57854432" w14:textId="398A4D12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FFB7" w14:textId="58D8D6C7" w:rsidR="00897534" w:rsidRDefault="00897534" w:rsidP="00897534">
            <w:r>
              <w:t>1</w:t>
            </w:r>
            <w:r w:rsidR="00196B3A">
              <w:t>6:02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0C3C" w14:textId="41955E2F" w:rsidR="00897534" w:rsidRDefault="00196B3A" w:rsidP="00897534">
            <w:r>
              <w:t>Mestni log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4AC" w14:textId="4A889EA9" w:rsidR="00897534" w:rsidRDefault="00897534" w:rsidP="00897534">
            <w:r>
              <w:t>1</w:t>
            </w:r>
          </w:p>
        </w:tc>
      </w:tr>
      <w:tr w:rsidR="00897534" w14:paraId="2858D299" w14:textId="7777A8BF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094F" w14:textId="58005FAA" w:rsidR="00897534" w:rsidRDefault="00897534" w:rsidP="00897534">
            <w:r>
              <w:t>1</w:t>
            </w:r>
            <w:r w:rsidR="00196B3A">
              <w:t>6:07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D8B1" w14:textId="7E2F32EB" w:rsidR="00897534" w:rsidRDefault="00196B3A" w:rsidP="00897534">
            <w:r>
              <w:t>Svržaki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56B" w14:textId="50E4A377" w:rsidR="00897534" w:rsidRDefault="00196B3A" w:rsidP="00897534">
            <w:r>
              <w:t>4</w:t>
            </w:r>
          </w:p>
        </w:tc>
      </w:tr>
      <w:tr w:rsidR="00196B3A" w14:paraId="4346D8C7" w14:textId="77777777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1B0" w14:textId="5EA01E3D" w:rsidR="00196B3A" w:rsidRDefault="00196B3A" w:rsidP="00897534">
            <w:r>
              <w:t>16:08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2C3" w14:textId="5EB77FE7" w:rsidR="00196B3A" w:rsidRDefault="00196B3A" w:rsidP="00897534">
            <w:r>
              <w:t>Tomšičeva,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1D45" w14:textId="47488094" w:rsidR="00196B3A" w:rsidRDefault="00196B3A" w:rsidP="00897534">
            <w:r>
              <w:t>1</w:t>
            </w:r>
          </w:p>
        </w:tc>
      </w:tr>
      <w:tr w:rsidR="00897534" w14:paraId="6A62655F" w14:textId="2283C16E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F851" w14:textId="120A1F4E" w:rsidR="00897534" w:rsidRDefault="00196B3A" w:rsidP="00897534">
            <w:r>
              <w:t>16:10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393B" w14:textId="22E7281C" w:rsidR="00897534" w:rsidRDefault="00196B3A" w:rsidP="00897534">
            <w:r>
              <w:t>Jerebova, Metlika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5E58" w14:textId="67191021" w:rsidR="00897534" w:rsidRDefault="00897534" w:rsidP="00897534">
            <w:r>
              <w:t>1</w:t>
            </w:r>
          </w:p>
        </w:tc>
      </w:tr>
      <w:tr w:rsidR="00897534" w14:paraId="4CD7B527" w14:textId="77777777" w:rsidTr="0089753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7E0" w14:textId="77777777" w:rsidR="00897534" w:rsidRDefault="00897534" w:rsidP="00897534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B28" w14:textId="78047C49" w:rsidR="00897534" w:rsidRDefault="006268A4" w:rsidP="00897534">
            <w:r>
              <w:t>SKUPAJ 26 km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1DE4" w14:textId="50688A0B" w:rsidR="00897534" w:rsidRDefault="00897534" w:rsidP="00897534">
            <w:r>
              <w:t xml:space="preserve">SKUPAJ </w:t>
            </w:r>
            <w:r w:rsidR="00196B3A">
              <w:t>10</w:t>
            </w:r>
            <w:r>
              <w:t xml:space="preserve"> učencev</w:t>
            </w:r>
          </w:p>
        </w:tc>
      </w:tr>
    </w:tbl>
    <w:p w14:paraId="5A1B1F75" w14:textId="77777777" w:rsidR="00897534" w:rsidRPr="00F8662D" w:rsidRDefault="00897534" w:rsidP="006961E8"/>
    <w:sectPr w:rsidR="00897534" w:rsidRPr="00F8662D" w:rsidSect="00FF777B">
      <w:headerReference w:type="default" r:id="rId7"/>
      <w:footerReference w:type="default" r:id="rId8"/>
      <w:pgSz w:w="11906" w:h="16838"/>
      <w:pgMar w:top="1417" w:right="1417" w:bottom="851" w:left="1417" w:header="708" w:footer="4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A1D7D" w14:textId="77777777" w:rsidR="00CC144C" w:rsidRDefault="00CC144C" w:rsidP="007D220D">
      <w:pPr>
        <w:spacing w:after="0" w:line="240" w:lineRule="auto"/>
      </w:pPr>
      <w:r>
        <w:separator/>
      </w:r>
    </w:p>
  </w:endnote>
  <w:endnote w:type="continuationSeparator" w:id="0">
    <w:p w14:paraId="49F8944C" w14:textId="77777777" w:rsidR="00CC144C" w:rsidRDefault="00CC144C" w:rsidP="007D2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2ED99" w14:textId="77777777" w:rsidR="00262462" w:rsidRPr="008448BD" w:rsidRDefault="00262462" w:rsidP="006B3957">
    <w:pPr>
      <w:spacing w:after="0" w:line="240" w:lineRule="auto"/>
      <w:jc w:val="center"/>
      <w:rPr>
        <w:b/>
        <w:sz w:val="18"/>
        <w:szCs w:val="18"/>
      </w:rPr>
    </w:pPr>
    <w:r>
      <w:rPr>
        <w:rFonts w:eastAsiaTheme="minorEastAsia"/>
        <w:noProof/>
        <w:sz w:val="18"/>
        <w:szCs w:val="18"/>
        <w:lang w:eastAsia="sl-SI"/>
      </w:rPr>
      <w:t xml:space="preserve">_____________________________________________________________________________________________________         </w:t>
    </w:r>
  </w:p>
  <w:p w14:paraId="7101E7FC" w14:textId="77777777" w:rsidR="00262462" w:rsidRDefault="00262462" w:rsidP="006B3957">
    <w:pPr>
      <w:pStyle w:val="Noga"/>
      <w:jc w:val="center"/>
      <w:rPr>
        <w:sz w:val="12"/>
        <w:szCs w:val="18"/>
      </w:rPr>
    </w:pPr>
    <w:r>
      <w:rPr>
        <w:noProof/>
        <w:lang w:eastAsia="sl-SI"/>
      </w:rPr>
      <w:drawing>
        <wp:inline distT="0" distB="0" distL="0" distR="0" wp14:anchorId="125B882A" wp14:editId="5C8365E8">
          <wp:extent cx="5429250" cy="647700"/>
          <wp:effectExtent l="0" t="0" r="0" b="0"/>
          <wp:docPr id="13" name="Slika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90" t="19539" r="9943" b="25496"/>
                  <a:stretch>
                    <a:fillRect/>
                  </a:stretch>
                </pic:blipFill>
                <pic:spPr bwMode="auto">
                  <a:xfrm>
                    <a:off x="0" y="0"/>
                    <a:ext cx="54292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2DB3D7" w14:textId="77777777" w:rsidR="00262462" w:rsidRDefault="00262462" w:rsidP="006B3957">
    <w:pPr>
      <w:pStyle w:val="Noga"/>
      <w:jc w:val="center"/>
    </w:pPr>
    <w:r w:rsidRPr="00043131">
      <w:rPr>
        <w:sz w:val="12"/>
        <w:szCs w:val="18"/>
      </w:rPr>
      <w:t>NALOŽBO SOFINANCIRATA REPUBLIKA SLOVENIJA IN EVROPSKA UNIJA IZ EVROPSKEGA SOCIALNEGA SKLADA.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9E13C" w14:textId="77777777" w:rsidR="00CC144C" w:rsidRDefault="00CC144C" w:rsidP="007D220D">
      <w:pPr>
        <w:spacing w:after="0" w:line="240" w:lineRule="auto"/>
      </w:pPr>
      <w:r>
        <w:separator/>
      </w:r>
    </w:p>
  </w:footnote>
  <w:footnote w:type="continuationSeparator" w:id="0">
    <w:p w14:paraId="79A80A50" w14:textId="77777777" w:rsidR="00CC144C" w:rsidRDefault="00CC144C" w:rsidP="007D2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69103" w14:textId="77777777" w:rsidR="00262462" w:rsidRDefault="00262462">
    <w:pPr>
      <w:pStyle w:val="Glava"/>
    </w:pPr>
    <w:r>
      <w:rPr>
        <w:b/>
        <w:noProof/>
        <w:sz w:val="20"/>
        <w:szCs w:val="20"/>
        <w:lang w:eastAsia="sl-SI"/>
      </w:rPr>
      <w:drawing>
        <wp:anchor distT="0" distB="0" distL="114300" distR="114300" simplePos="0" relativeHeight="251658752" behindDoc="1" locked="0" layoutInCell="1" allowOverlap="1" wp14:anchorId="13663CE7" wp14:editId="543B3419">
          <wp:simplePos x="0" y="0"/>
          <wp:positionH relativeFrom="margin">
            <wp:posOffset>4253230</wp:posOffset>
          </wp:positionH>
          <wp:positionV relativeFrom="paragraph">
            <wp:posOffset>-10795</wp:posOffset>
          </wp:positionV>
          <wp:extent cx="1571625" cy="369570"/>
          <wp:effectExtent l="0" t="0" r="9525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Kulturnasola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1625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E4A762D" wp14:editId="09A4870D">
              <wp:simplePos x="0" y="0"/>
              <wp:positionH relativeFrom="margin">
                <wp:posOffset>1300480</wp:posOffset>
              </wp:positionH>
              <wp:positionV relativeFrom="paragraph">
                <wp:posOffset>-289560</wp:posOffset>
              </wp:positionV>
              <wp:extent cx="2800350" cy="885825"/>
              <wp:effectExtent l="0" t="0" r="0" b="0"/>
              <wp:wrapNone/>
              <wp:docPr id="7" name="Polje z besedilo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0350" cy="885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E96D64" w14:textId="77777777" w:rsidR="00262462" w:rsidRPr="0098793D" w:rsidRDefault="00262462" w:rsidP="00885EEB">
                          <w:pPr>
                            <w:pStyle w:val="Glava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bookmarkStart w:id="2" w:name="OLE_LINK1"/>
                          <w:bookmarkStart w:id="3" w:name="OLE_LINK2"/>
                          <w:bookmarkStart w:id="4" w:name="_Hlk241472438"/>
                          <w:r w:rsidRPr="0098793D">
                            <w:rPr>
                              <w:b/>
                              <w:sz w:val="20"/>
                              <w:szCs w:val="20"/>
                            </w:rPr>
                            <w:t>OŠ Milke Šobar – Nataše Črnomelj</w:t>
                          </w:r>
                        </w:p>
                        <w:p w14:paraId="111675B0" w14:textId="77777777" w:rsidR="00262462" w:rsidRPr="0098793D" w:rsidRDefault="00262462" w:rsidP="00885EEB">
                          <w:pPr>
                            <w:pStyle w:val="Glava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98793D">
                            <w:rPr>
                              <w:sz w:val="20"/>
                              <w:szCs w:val="20"/>
                            </w:rPr>
                            <w:t>Kurirska steza 8, SI-8340 Črnomelj</w:t>
                          </w:r>
                        </w:p>
                        <w:p w14:paraId="25ADAB0B" w14:textId="77777777" w:rsidR="00262462" w:rsidRPr="0098793D" w:rsidRDefault="00262462" w:rsidP="00885EEB">
                          <w:pPr>
                            <w:pStyle w:val="Glava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98793D">
                            <w:rPr>
                              <w:sz w:val="20"/>
                              <w:szCs w:val="20"/>
                            </w:rPr>
                            <w:t xml:space="preserve">tel: -386-(0)7/30 </w:t>
                          </w:r>
                          <w:r>
                            <w:rPr>
                              <w:sz w:val="20"/>
                              <w:szCs w:val="20"/>
                            </w:rPr>
                            <w:t>61 740</w:t>
                          </w:r>
                        </w:p>
                        <w:p w14:paraId="12879120" w14:textId="77777777" w:rsidR="00262462" w:rsidRPr="0098793D" w:rsidRDefault="00000000" w:rsidP="00885EEB">
                          <w:pPr>
                            <w:pStyle w:val="Glava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="00262462" w:rsidRPr="0098793D">
                              <w:rPr>
                                <w:rStyle w:val="Hiperpovezava"/>
                                <w:sz w:val="20"/>
                                <w:szCs w:val="20"/>
                              </w:rPr>
                              <w:t>os-msn-crnomelj@guest.arnes.si</w:t>
                            </w:r>
                          </w:hyperlink>
                        </w:p>
                        <w:bookmarkEnd w:id="2"/>
                        <w:bookmarkEnd w:id="3"/>
                        <w:bookmarkEnd w:id="4"/>
                        <w:p w14:paraId="75D74114" w14:textId="77777777" w:rsidR="00262462" w:rsidRPr="0098793D" w:rsidRDefault="00262462" w:rsidP="00885EEB">
                          <w:pPr>
                            <w:pStyle w:val="Glava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"http://www.osmsn.si/" </w:instrText>
                          </w:r>
                          <w:r>
                            <w:fldChar w:fldCharType="separate"/>
                          </w:r>
                          <w:r w:rsidRPr="0098793D">
                            <w:rPr>
                              <w:rStyle w:val="Hiperpovezava"/>
                              <w:sz w:val="20"/>
                              <w:szCs w:val="20"/>
                            </w:rPr>
                            <w:t>http://www.osmsn.si/</w:t>
                          </w:r>
                          <w:r>
                            <w:rPr>
                              <w:rStyle w:val="Hiperpovezava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5DE88EE8" w14:textId="77777777" w:rsidR="00262462" w:rsidRDefault="0026246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4A762D" id="_x0000_t202" coordsize="21600,21600" o:spt="202" path="m,l,21600r21600,l21600,xe">
              <v:stroke joinstyle="miter"/>
              <v:path gradientshapeok="t" o:connecttype="rect"/>
            </v:shapetype>
            <v:shape id="Polje z besedilom 7" o:spid="_x0000_s1026" type="#_x0000_t202" style="position:absolute;margin-left:102.4pt;margin-top:-22.8pt;width:220.5pt;height:69.7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" filled="f" stroked="f" strokeweight=".5pt">
              <v:textbox>
                <w:txbxContent>
                  <w:p w14:paraId="37E96D64" w14:textId="77777777" w:rsidR="00262462" w:rsidRPr="0098793D" w:rsidRDefault="00262462" w:rsidP="00885EEB">
                    <w:pPr>
                      <w:pStyle w:val="Glava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bookmarkStart w:id="5" w:name="OLE_LINK1"/>
                    <w:bookmarkStart w:id="6" w:name="OLE_LINK2"/>
                    <w:bookmarkStart w:id="7" w:name="_Hlk241472438"/>
                    <w:r w:rsidRPr="0098793D">
                      <w:rPr>
                        <w:b/>
                        <w:sz w:val="20"/>
                        <w:szCs w:val="20"/>
                      </w:rPr>
                      <w:t>OŠ Milke Šobar – Nataše Črnomelj</w:t>
                    </w:r>
                  </w:p>
                  <w:p w14:paraId="111675B0" w14:textId="77777777" w:rsidR="00262462" w:rsidRPr="0098793D" w:rsidRDefault="00262462" w:rsidP="00885EEB">
                    <w:pPr>
                      <w:pStyle w:val="Glava"/>
                      <w:jc w:val="center"/>
                      <w:rPr>
                        <w:sz w:val="20"/>
                        <w:szCs w:val="20"/>
                      </w:rPr>
                    </w:pPr>
                    <w:r w:rsidRPr="0098793D">
                      <w:rPr>
                        <w:sz w:val="20"/>
                        <w:szCs w:val="20"/>
                      </w:rPr>
                      <w:t>Kurirska steza 8, SI-8340 Črnomelj</w:t>
                    </w:r>
                  </w:p>
                  <w:p w14:paraId="25ADAB0B" w14:textId="77777777" w:rsidR="00262462" w:rsidRPr="0098793D" w:rsidRDefault="00262462" w:rsidP="00885EEB">
                    <w:pPr>
                      <w:pStyle w:val="Glava"/>
                      <w:jc w:val="center"/>
                      <w:rPr>
                        <w:sz w:val="20"/>
                        <w:szCs w:val="20"/>
                      </w:rPr>
                    </w:pPr>
                    <w:r w:rsidRPr="0098793D">
                      <w:rPr>
                        <w:sz w:val="20"/>
                        <w:szCs w:val="20"/>
                      </w:rPr>
                      <w:t xml:space="preserve">tel: -386-(0)7/30 </w:t>
                    </w:r>
                    <w:r>
                      <w:rPr>
                        <w:sz w:val="20"/>
                        <w:szCs w:val="20"/>
                      </w:rPr>
                      <w:t>61 740</w:t>
                    </w:r>
                  </w:p>
                  <w:p w14:paraId="12879120" w14:textId="77777777" w:rsidR="00262462" w:rsidRPr="0098793D" w:rsidRDefault="00000000" w:rsidP="00885EEB">
                    <w:pPr>
                      <w:pStyle w:val="Glava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="00262462" w:rsidRPr="0098793D">
                        <w:rPr>
                          <w:rStyle w:val="Hiperpovezava"/>
                          <w:sz w:val="20"/>
                          <w:szCs w:val="20"/>
                        </w:rPr>
                        <w:t>os-msn-crnomelj@guest.arnes.si</w:t>
                      </w:r>
                    </w:hyperlink>
                  </w:p>
                  <w:bookmarkEnd w:id="5"/>
                  <w:bookmarkEnd w:id="6"/>
                  <w:bookmarkEnd w:id="7"/>
                  <w:p w14:paraId="75D74114" w14:textId="77777777" w:rsidR="00262462" w:rsidRPr="0098793D" w:rsidRDefault="00262462" w:rsidP="00885EEB">
                    <w:pPr>
                      <w:pStyle w:val="Glava"/>
                      <w:jc w:val="center"/>
                      <w:rPr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"http://www.osmsn.si/" </w:instrText>
                    </w:r>
                    <w:r>
                      <w:fldChar w:fldCharType="separate"/>
                    </w:r>
                    <w:r w:rsidRPr="0098793D">
                      <w:rPr>
                        <w:rStyle w:val="Hiperpovezava"/>
                        <w:sz w:val="20"/>
                        <w:szCs w:val="20"/>
                      </w:rPr>
                      <w:t>http://www.osmsn.si/</w:t>
                    </w:r>
                    <w:r>
                      <w:rPr>
                        <w:rStyle w:val="Hiperpovezava"/>
                        <w:sz w:val="20"/>
                        <w:szCs w:val="20"/>
                      </w:rPr>
                      <w:fldChar w:fldCharType="end"/>
                    </w:r>
                  </w:p>
                  <w:p w14:paraId="5DE88EE8" w14:textId="77777777" w:rsidR="00262462" w:rsidRDefault="00262462"/>
                </w:txbxContent>
              </v:textbox>
              <w10:wrap anchorx="margin"/>
            </v:shape>
          </w:pict>
        </mc:Fallback>
      </mc:AlternateContent>
    </w:r>
    <w:r w:rsidRPr="0098793D">
      <w:rPr>
        <w:noProof/>
        <w:sz w:val="20"/>
        <w:szCs w:val="20"/>
        <w:lang w:eastAsia="sl-SI"/>
      </w:rPr>
      <w:drawing>
        <wp:anchor distT="0" distB="0" distL="114300" distR="114300" simplePos="0" relativeHeight="251657728" behindDoc="0" locked="0" layoutInCell="1" allowOverlap="1" wp14:anchorId="07DDA404" wp14:editId="5CE9D9F6">
          <wp:simplePos x="0" y="0"/>
          <wp:positionH relativeFrom="margin">
            <wp:posOffset>163830</wp:posOffset>
          </wp:positionH>
          <wp:positionV relativeFrom="margin">
            <wp:posOffset>-962025</wp:posOffset>
          </wp:positionV>
          <wp:extent cx="974725" cy="965200"/>
          <wp:effectExtent l="0" t="0" r="0" b="6350"/>
          <wp:wrapSquare wrapText="bothSides"/>
          <wp:docPr id="11" name="Slika 11" descr="Opis: logo_s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logo_sol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472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160A5F" w14:textId="77777777" w:rsidR="00262462" w:rsidRDefault="00262462" w:rsidP="00885EEB">
    <w:pPr>
      <w:pStyle w:val="Glava"/>
      <w:tabs>
        <w:tab w:val="clear" w:pos="4536"/>
        <w:tab w:val="clear" w:pos="9072"/>
        <w:tab w:val="left" w:pos="6225"/>
      </w:tabs>
    </w:pPr>
    <w:r>
      <w:tab/>
    </w:r>
  </w:p>
  <w:p w14:paraId="2F98E4C9" w14:textId="77777777" w:rsidR="00262462" w:rsidRDefault="00262462">
    <w:pPr>
      <w:pStyle w:val="Glava"/>
    </w:pPr>
  </w:p>
  <w:p w14:paraId="178DB9AE" w14:textId="77777777" w:rsidR="00262462" w:rsidRPr="00C450DA" w:rsidRDefault="00262462">
    <w:pPr>
      <w:pStyle w:val="Glav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B4B29"/>
    <w:multiLevelType w:val="hybridMultilevel"/>
    <w:tmpl w:val="37A4FFC0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80034C"/>
    <w:multiLevelType w:val="hybridMultilevel"/>
    <w:tmpl w:val="2C785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9E8"/>
    <w:multiLevelType w:val="hybridMultilevel"/>
    <w:tmpl w:val="6A8E4CF0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195A4F"/>
    <w:multiLevelType w:val="hybridMultilevel"/>
    <w:tmpl w:val="AB464112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0C7116"/>
    <w:multiLevelType w:val="hybridMultilevel"/>
    <w:tmpl w:val="3082422A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1F240F"/>
    <w:multiLevelType w:val="hybridMultilevel"/>
    <w:tmpl w:val="158C2084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1879E0"/>
    <w:multiLevelType w:val="hybridMultilevel"/>
    <w:tmpl w:val="8E2A5F66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70810"/>
    <w:multiLevelType w:val="hybridMultilevel"/>
    <w:tmpl w:val="BB9CECAC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B12F38"/>
    <w:multiLevelType w:val="hybridMultilevel"/>
    <w:tmpl w:val="41B63D38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7E7C7C"/>
    <w:multiLevelType w:val="hybridMultilevel"/>
    <w:tmpl w:val="6D82801A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7D5859"/>
    <w:multiLevelType w:val="hybridMultilevel"/>
    <w:tmpl w:val="0AFCB558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85F8D"/>
    <w:multiLevelType w:val="hybridMultilevel"/>
    <w:tmpl w:val="DA28D39C"/>
    <w:lvl w:ilvl="0" w:tplc="1BA83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183862"/>
    <w:multiLevelType w:val="hybridMultilevel"/>
    <w:tmpl w:val="921CA51A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A30468"/>
    <w:multiLevelType w:val="hybridMultilevel"/>
    <w:tmpl w:val="765ACF08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D5F3C"/>
    <w:multiLevelType w:val="hybridMultilevel"/>
    <w:tmpl w:val="A6383F28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6260B"/>
    <w:multiLevelType w:val="hybridMultilevel"/>
    <w:tmpl w:val="62A6F0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10F55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6A76B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210E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82CA7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8AFC0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27E8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9C0F8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0E812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BFC79D0"/>
    <w:multiLevelType w:val="hybridMultilevel"/>
    <w:tmpl w:val="F7ECCF76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04EDE"/>
    <w:multiLevelType w:val="hybridMultilevel"/>
    <w:tmpl w:val="C95A13A4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89666E"/>
    <w:multiLevelType w:val="hybridMultilevel"/>
    <w:tmpl w:val="D1A67294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F1AEE"/>
    <w:multiLevelType w:val="hybridMultilevel"/>
    <w:tmpl w:val="F97251C8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D140C8"/>
    <w:multiLevelType w:val="hybridMultilevel"/>
    <w:tmpl w:val="19D8CFBA"/>
    <w:lvl w:ilvl="0" w:tplc="1BA83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F56ECE"/>
    <w:multiLevelType w:val="hybridMultilevel"/>
    <w:tmpl w:val="6C52F58E"/>
    <w:lvl w:ilvl="0" w:tplc="1BA83D5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8B73CE0"/>
    <w:multiLevelType w:val="hybridMultilevel"/>
    <w:tmpl w:val="7286F88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10662C"/>
    <w:multiLevelType w:val="hybridMultilevel"/>
    <w:tmpl w:val="ED50D606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46C29"/>
    <w:multiLevelType w:val="hybridMultilevel"/>
    <w:tmpl w:val="59E03DC2"/>
    <w:lvl w:ilvl="0" w:tplc="1BA83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B7378"/>
    <w:multiLevelType w:val="hybridMultilevel"/>
    <w:tmpl w:val="43348EBE"/>
    <w:lvl w:ilvl="0" w:tplc="1BA83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13E94"/>
    <w:multiLevelType w:val="hybridMultilevel"/>
    <w:tmpl w:val="DD0CB458"/>
    <w:lvl w:ilvl="0" w:tplc="1BA83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362A4D"/>
    <w:multiLevelType w:val="hybridMultilevel"/>
    <w:tmpl w:val="2D36C78A"/>
    <w:lvl w:ilvl="0" w:tplc="1BA8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F200C"/>
    <w:multiLevelType w:val="hybridMultilevel"/>
    <w:tmpl w:val="2B14E40E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0A0963"/>
    <w:multiLevelType w:val="hybridMultilevel"/>
    <w:tmpl w:val="CB74A766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6D5009"/>
    <w:multiLevelType w:val="hybridMultilevel"/>
    <w:tmpl w:val="4DBA3EC4"/>
    <w:lvl w:ilvl="0" w:tplc="1BA83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13582"/>
    <w:multiLevelType w:val="hybridMultilevel"/>
    <w:tmpl w:val="582882A6"/>
    <w:lvl w:ilvl="0" w:tplc="6B3E9ACE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8F59C3"/>
    <w:multiLevelType w:val="hybridMultilevel"/>
    <w:tmpl w:val="5FAA9006"/>
    <w:lvl w:ilvl="0" w:tplc="82F45E3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275D72"/>
    <w:multiLevelType w:val="hybridMultilevel"/>
    <w:tmpl w:val="D4B0DC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886842">
    <w:abstractNumId w:val="15"/>
  </w:num>
  <w:num w:numId="2" w16cid:durableId="1164667756">
    <w:abstractNumId w:val="31"/>
  </w:num>
  <w:num w:numId="3" w16cid:durableId="1511750904">
    <w:abstractNumId w:val="33"/>
  </w:num>
  <w:num w:numId="4" w16cid:durableId="429467955">
    <w:abstractNumId w:val="22"/>
  </w:num>
  <w:num w:numId="5" w16cid:durableId="1312515329">
    <w:abstractNumId w:val="23"/>
  </w:num>
  <w:num w:numId="6" w16cid:durableId="1290625720">
    <w:abstractNumId w:val="16"/>
  </w:num>
  <w:num w:numId="7" w16cid:durableId="338047946">
    <w:abstractNumId w:val="13"/>
  </w:num>
  <w:num w:numId="8" w16cid:durableId="1327829601">
    <w:abstractNumId w:val="27"/>
  </w:num>
  <w:num w:numId="9" w16cid:durableId="437412251">
    <w:abstractNumId w:val="14"/>
  </w:num>
  <w:num w:numId="10" w16cid:durableId="911741988">
    <w:abstractNumId w:val="18"/>
  </w:num>
  <w:num w:numId="11" w16cid:durableId="324238026">
    <w:abstractNumId w:val="6"/>
  </w:num>
  <w:num w:numId="12" w16cid:durableId="700786536">
    <w:abstractNumId w:val="10"/>
  </w:num>
  <w:num w:numId="13" w16cid:durableId="1827936072">
    <w:abstractNumId w:val="11"/>
  </w:num>
  <w:num w:numId="14" w16cid:durableId="1236936646">
    <w:abstractNumId w:val="26"/>
  </w:num>
  <w:num w:numId="15" w16cid:durableId="1001007451">
    <w:abstractNumId w:val="5"/>
  </w:num>
  <w:num w:numId="16" w16cid:durableId="180123075">
    <w:abstractNumId w:val="25"/>
  </w:num>
  <w:num w:numId="17" w16cid:durableId="843016720">
    <w:abstractNumId w:val="30"/>
  </w:num>
  <w:num w:numId="18" w16cid:durableId="1542008921">
    <w:abstractNumId w:val="20"/>
  </w:num>
  <w:num w:numId="19" w16cid:durableId="2088720015">
    <w:abstractNumId w:val="24"/>
  </w:num>
  <w:num w:numId="20" w16cid:durableId="251201562">
    <w:abstractNumId w:val="21"/>
  </w:num>
  <w:num w:numId="21" w16cid:durableId="1548834570">
    <w:abstractNumId w:val="1"/>
  </w:num>
  <w:num w:numId="22" w16cid:durableId="975793013">
    <w:abstractNumId w:val="9"/>
  </w:num>
  <w:num w:numId="23" w16cid:durableId="78527412">
    <w:abstractNumId w:val="17"/>
  </w:num>
  <w:num w:numId="24" w16cid:durableId="741682050">
    <w:abstractNumId w:val="2"/>
  </w:num>
  <w:num w:numId="25" w16cid:durableId="1143891515">
    <w:abstractNumId w:val="19"/>
  </w:num>
  <w:num w:numId="26" w16cid:durableId="2003195447">
    <w:abstractNumId w:val="7"/>
  </w:num>
  <w:num w:numId="27" w16cid:durableId="1477868752">
    <w:abstractNumId w:val="28"/>
  </w:num>
  <w:num w:numId="28" w16cid:durableId="483477108">
    <w:abstractNumId w:val="4"/>
  </w:num>
  <w:num w:numId="29" w16cid:durableId="141392096">
    <w:abstractNumId w:val="8"/>
  </w:num>
  <w:num w:numId="30" w16cid:durableId="1030298075">
    <w:abstractNumId w:val="32"/>
  </w:num>
  <w:num w:numId="31" w16cid:durableId="333265441">
    <w:abstractNumId w:val="3"/>
  </w:num>
  <w:num w:numId="32" w16cid:durableId="131289985">
    <w:abstractNumId w:val="12"/>
  </w:num>
  <w:num w:numId="33" w16cid:durableId="1101298237">
    <w:abstractNumId w:val="0"/>
  </w:num>
  <w:num w:numId="34" w16cid:durableId="17980653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9E"/>
    <w:rsid w:val="00004B59"/>
    <w:rsid w:val="00012B5C"/>
    <w:rsid w:val="00014A3F"/>
    <w:rsid w:val="00043131"/>
    <w:rsid w:val="00053CF8"/>
    <w:rsid w:val="00075F40"/>
    <w:rsid w:val="000D26F2"/>
    <w:rsid w:val="000E0961"/>
    <w:rsid w:val="000E516F"/>
    <w:rsid w:val="0013112E"/>
    <w:rsid w:val="00154082"/>
    <w:rsid w:val="0015785D"/>
    <w:rsid w:val="0017231C"/>
    <w:rsid w:val="00196B3A"/>
    <w:rsid w:val="001A219F"/>
    <w:rsid w:val="001A336A"/>
    <w:rsid w:val="001C3C60"/>
    <w:rsid w:val="001D106B"/>
    <w:rsid w:val="001E4057"/>
    <w:rsid w:val="00200223"/>
    <w:rsid w:val="00207411"/>
    <w:rsid w:val="002179EA"/>
    <w:rsid w:val="00223D35"/>
    <w:rsid w:val="0022721E"/>
    <w:rsid w:val="0023749D"/>
    <w:rsid w:val="002416D2"/>
    <w:rsid w:val="00244B1B"/>
    <w:rsid w:val="00244CA9"/>
    <w:rsid w:val="002552E5"/>
    <w:rsid w:val="00257EBA"/>
    <w:rsid w:val="00262462"/>
    <w:rsid w:val="002634FB"/>
    <w:rsid w:val="00277726"/>
    <w:rsid w:val="00282C60"/>
    <w:rsid w:val="00294A14"/>
    <w:rsid w:val="002F0961"/>
    <w:rsid w:val="002F46B8"/>
    <w:rsid w:val="0031430C"/>
    <w:rsid w:val="00315DB2"/>
    <w:rsid w:val="00327F9A"/>
    <w:rsid w:val="00356865"/>
    <w:rsid w:val="0035776F"/>
    <w:rsid w:val="00380391"/>
    <w:rsid w:val="00407090"/>
    <w:rsid w:val="00413AB1"/>
    <w:rsid w:val="004142B1"/>
    <w:rsid w:val="0043741B"/>
    <w:rsid w:val="0047086F"/>
    <w:rsid w:val="00490998"/>
    <w:rsid w:val="004D7E68"/>
    <w:rsid w:val="005016C9"/>
    <w:rsid w:val="00520084"/>
    <w:rsid w:val="00553CCA"/>
    <w:rsid w:val="00557F4B"/>
    <w:rsid w:val="005762D4"/>
    <w:rsid w:val="0059475A"/>
    <w:rsid w:val="005A262D"/>
    <w:rsid w:val="005A48EB"/>
    <w:rsid w:val="005B4B4C"/>
    <w:rsid w:val="005B4F48"/>
    <w:rsid w:val="005D31DD"/>
    <w:rsid w:val="00603598"/>
    <w:rsid w:val="0061050B"/>
    <w:rsid w:val="006166BC"/>
    <w:rsid w:val="006268A4"/>
    <w:rsid w:val="0062757C"/>
    <w:rsid w:val="00640F1C"/>
    <w:rsid w:val="00643113"/>
    <w:rsid w:val="00647430"/>
    <w:rsid w:val="00663847"/>
    <w:rsid w:val="00665CFA"/>
    <w:rsid w:val="00680598"/>
    <w:rsid w:val="006921AF"/>
    <w:rsid w:val="006961E8"/>
    <w:rsid w:val="006A4DA5"/>
    <w:rsid w:val="006B3957"/>
    <w:rsid w:val="006E6BD8"/>
    <w:rsid w:val="006F79D9"/>
    <w:rsid w:val="006F7FC7"/>
    <w:rsid w:val="0071299E"/>
    <w:rsid w:val="00721A3F"/>
    <w:rsid w:val="00723EE4"/>
    <w:rsid w:val="00730A2D"/>
    <w:rsid w:val="007479D6"/>
    <w:rsid w:val="0075068C"/>
    <w:rsid w:val="00776488"/>
    <w:rsid w:val="007C625D"/>
    <w:rsid w:val="007D220D"/>
    <w:rsid w:val="007F1080"/>
    <w:rsid w:val="008461C2"/>
    <w:rsid w:val="00851C04"/>
    <w:rsid w:val="00856A45"/>
    <w:rsid w:val="0086131C"/>
    <w:rsid w:val="00885EEB"/>
    <w:rsid w:val="00897534"/>
    <w:rsid w:val="008B7DA8"/>
    <w:rsid w:val="008C31DA"/>
    <w:rsid w:val="008D32B1"/>
    <w:rsid w:val="008E7500"/>
    <w:rsid w:val="008F3FF6"/>
    <w:rsid w:val="00920AF9"/>
    <w:rsid w:val="0094016E"/>
    <w:rsid w:val="00951CBC"/>
    <w:rsid w:val="009813CC"/>
    <w:rsid w:val="0098793D"/>
    <w:rsid w:val="00987AFE"/>
    <w:rsid w:val="009F5B13"/>
    <w:rsid w:val="00A06503"/>
    <w:rsid w:val="00A35011"/>
    <w:rsid w:val="00A377B5"/>
    <w:rsid w:val="00A518FA"/>
    <w:rsid w:val="00A7569C"/>
    <w:rsid w:val="00AA5673"/>
    <w:rsid w:val="00AB3B1B"/>
    <w:rsid w:val="00AC340B"/>
    <w:rsid w:val="00AC44BD"/>
    <w:rsid w:val="00B43620"/>
    <w:rsid w:val="00B579FB"/>
    <w:rsid w:val="00B62A4F"/>
    <w:rsid w:val="00B64FD3"/>
    <w:rsid w:val="00B93BED"/>
    <w:rsid w:val="00B946F7"/>
    <w:rsid w:val="00B972FA"/>
    <w:rsid w:val="00BA57A6"/>
    <w:rsid w:val="00BC25AF"/>
    <w:rsid w:val="00BE1EF0"/>
    <w:rsid w:val="00C023CC"/>
    <w:rsid w:val="00C04818"/>
    <w:rsid w:val="00C41491"/>
    <w:rsid w:val="00C41EC0"/>
    <w:rsid w:val="00C43EBB"/>
    <w:rsid w:val="00C450DA"/>
    <w:rsid w:val="00C731C5"/>
    <w:rsid w:val="00C83ADF"/>
    <w:rsid w:val="00C926DB"/>
    <w:rsid w:val="00CC144C"/>
    <w:rsid w:val="00CD2C75"/>
    <w:rsid w:val="00CE6F98"/>
    <w:rsid w:val="00CF44E6"/>
    <w:rsid w:val="00D157FF"/>
    <w:rsid w:val="00D35A1A"/>
    <w:rsid w:val="00D5060B"/>
    <w:rsid w:val="00D613F3"/>
    <w:rsid w:val="00D67F31"/>
    <w:rsid w:val="00D73E37"/>
    <w:rsid w:val="00D85A47"/>
    <w:rsid w:val="00D90A91"/>
    <w:rsid w:val="00D94891"/>
    <w:rsid w:val="00DB16C4"/>
    <w:rsid w:val="00DF09DC"/>
    <w:rsid w:val="00DF0E6E"/>
    <w:rsid w:val="00E120BD"/>
    <w:rsid w:val="00E545C3"/>
    <w:rsid w:val="00E70EED"/>
    <w:rsid w:val="00EB08A9"/>
    <w:rsid w:val="00EC4887"/>
    <w:rsid w:val="00F41172"/>
    <w:rsid w:val="00F54D77"/>
    <w:rsid w:val="00F57DA3"/>
    <w:rsid w:val="00F8662D"/>
    <w:rsid w:val="00FE435F"/>
    <w:rsid w:val="00FF4DAE"/>
    <w:rsid w:val="00FF4FAE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0AF49"/>
  <w15:docId w15:val="{2D2BFD93-5180-4E8B-9E7C-C48061EF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AF9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61E8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61E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7D2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D220D"/>
  </w:style>
  <w:style w:type="paragraph" w:styleId="Noga">
    <w:name w:val="footer"/>
    <w:basedOn w:val="Navaden"/>
    <w:link w:val="NogaZnak"/>
    <w:uiPriority w:val="99"/>
    <w:unhideWhenUsed/>
    <w:rsid w:val="007D2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D220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2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7D220D"/>
    <w:rPr>
      <w:rFonts w:ascii="Tahoma" w:hAnsi="Tahoma" w:cs="Tahoma"/>
      <w:sz w:val="16"/>
      <w:szCs w:val="16"/>
    </w:rPr>
  </w:style>
  <w:style w:type="character" w:styleId="Hiperpovezava">
    <w:name w:val="Hyperlink"/>
    <w:rsid w:val="007D220D"/>
    <w:rPr>
      <w:color w:val="0000FF"/>
      <w:u w:val="single"/>
    </w:rPr>
  </w:style>
  <w:style w:type="table" w:styleId="Tabelamrea">
    <w:name w:val="Table Grid"/>
    <w:basedOn w:val="Navadnatabela"/>
    <w:uiPriority w:val="59"/>
    <w:rsid w:val="00B9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A4DA5"/>
    <w:pPr>
      <w:ind w:left="720"/>
      <w:contextualSpacing/>
    </w:pPr>
  </w:style>
  <w:style w:type="paragraph" w:customStyle="1" w:styleId="Default">
    <w:name w:val="Default"/>
    <w:rsid w:val="008B7DA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FE4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FE435F"/>
    <w:rPr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6961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6961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s-msn-crnomelj@guest.arnes.si" TargetMode="External"/><Relationship Id="rId2" Type="http://schemas.openxmlformats.org/officeDocument/2006/relationships/hyperlink" Target="mailto:os-msn-crnomelj@guest.arnes.si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RAB~1\AppData\Local\Temp\glav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</Template>
  <TotalTime>71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1161</CharactersWithSpaces>
  <SharedDoc>false</SharedDoc>
  <HLinks>
    <vt:vector size="12" baseType="variant"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http://www.osmsn.si/</vt:lpwstr>
      </vt:variant>
      <vt:variant>
        <vt:lpwstr/>
      </vt:variant>
      <vt:variant>
        <vt:i4>1376359</vt:i4>
      </vt:variant>
      <vt:variant>
        <vt:i4>0</vt:i4>
      </vt:variant>
      <vt:variant>
        <vt:i4>0</vt:i4>
      </vt:variant>
      <vt:variant>
        <vt:i4>5</vt:i4>
      </vt:variant>
      <vt:variant>
        <vt:lpwstr>mailto:os-msn-crnomelj@guest.arnes.si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 sistema Windows</dc:creator>
  <cp:lastModifiedBy>Uporabnik</cp:lastModifiedBy>
  <cp:revision>11</cp:revision>
  <cp:lastPrinted>2024-06-14T09:33:00Z</cp:lastPrinted>
  <dcterms:created xsi:type="dcterms:W3CDTF">2021-06-09T04:31:00Z</dcterms:created>
  <dcterms:modified xsi:type="dcterms:W3CDTF">2024-06-14T11:21:00Z</dcterms:modified>
</cp:coreProperties>
</file>